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FULVAN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Angmering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21-140)</w:t>
      </w: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42C50" w:rsidRDefault="00742C50" w:rsidP="00742C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2015</w:t>
      </w:r>
      <w:bookmarkStart w:id="0" w:name="_GoBack"/>
      <w:bookmarkEnd w:id="0"/>
    </w:p>
    <w:sectPr w:rsidR="00DD5B8A" w:rsidRPr="00742C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C50" w:rsidRDefault="00742C50" w:rsidP="00564E3C">
      <w:pPr>
        <w:spacing w:after="0" w:line="240" w:lineRule="auto"/>
      </w:pPr>
      <w:r>
        <w:separator/>
      </w:r>
    </w:p>
  </w:endnote>
  <w:endnote w:type="continuationSeparator" w:id="0">
    <w:p w:rsidR="00742C50" w:rsidRDefault="00742C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2C50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C50" w:rsidRDefault="00742C50" w:rsidP="00564E3C">
      <w:pPr>
        <w:spacing w:after="0" w:line="240" w:lineRule="auto"/>
      </w:pPr>
      <w:r>
        <w:separator/>
      </w:r>
    </w:p>
  </w:footnote>
  <w:footnote w:type="continuationSeparator" w:id="0">
    <w:p w:rsidR="00742C50" w:rsidRDefault="00742C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50"/>
    <w:rsid w:val="00372DC6"/>
    <w:rsid w:val="00564E3C"/>
    <w:rsid w:val="0064591D"/>
    <w:rsid w:val="00742C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2C0E0"/>
  <w15:chartTrackingRefBased/>
  <w15:docId w15:val="{A243778D-54A3-4544-BB40-1FA3CEC3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2015-12-12T21:12:00Z</dcterms:created>
  <dcterms:modified xsi:type="dcterms:W3CDTF">2015-12-12T21:13:00Z</dcterms:modified>
</cp:coreProperties>
</file>